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B3EB1" w14:textId="77777777" w:rsidR="00C40240" w:rsidRDefault="00C40240" w:rsidP="00C40240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CLAYPOLE</w:t>
      </w:r>
      <w:r>
        <w:rPr>
          <w:rFonts w:ascii="Times New Roman" w:hAnsi="Times New Roman" w:cs="Times New Roman"/>
        </w:rPr>
        <w:t xml:space="preserve">       (fl.1483)</w:t>
      </w:r>
    </w:p>
    <w:p w14:paraId="2A50CE50" w14:textId="77777777" w:rsidR="00C40240" w:rsidRDefault="00C40240" w:rsidP="00C40240">
      <w:pPr>
        <w:tabs>
          <w:tab w:val="left" w:pos="720"/>
        </w:tabs>
        <w:rPr>
          <w:rFonts w:ascii="Times New Roman" w:hAnsi="Times New Roman" w:cs="Times New Roman"/>
        </w:rPr>
      </w:pPr>
    </w:p>
    <w:p w14:paraId="7907ADDF" w14:textId="77777777" w:rsidR="00C40240" w:rsidRDefault="00C40240" w:rsidP="00C40240">
      <w:pPr>
        <w:tabs>
          <w:tab w:val="left" w:pos="720"/>
        </w:tabs>
        <w:rPr>
          <w:rFonts w:ascii="Times New Roman" w:hAnsi="Times New Roman" w:cs="Times New Roman"/>
        </w:rPr>
      </w:pPr>
    </w:p>
    <w:p w14:paraId="36A649E9" w14:textId="77777777" w:rsidR="00C40240" w:rsidRDefault="00C40240" w:rsidP="00C40240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Gatley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Colleyweston</w:t>
      </w:r>
      <w:proofErr w:type="spellEnd"/>
      <w:r>
        <w:rPr>
          <w:rFonts w:ascii="Times New Roman" w:hAnsi="Times New Roman" w:cs="Times New Roman"/>
        </w:rPr>
        <w:t>,</w:t>
      </w:r>
    </w:p>
    <w:p w14:paraId="246E39E7" w14:textId="77777777" w:rsidR="00C40240" w:rsidRDefault="00C40240" w:rsidP="00C40240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Northamptonshire(q.v.), and Thomas Salman of Helpston(q.v.).</w:t>
      </w:r>
    </w:p>
    <w:p w14:paraId="33B0069F" w14:textId="77777777" w:rsidR="00C40240" w:rsidRDefault="00C40240" w:rsidP="00C40240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02FAC1FB" w14:textId="77777777" w:rsidR="00C40240" w:rsidRDefault="00C40240" w:rsidP="00C40240">
      <w:pPr>
        <w:tabs>
          <w:tab w:val="left" w:pos="720"/>
        </w:tabs>
        <w:rPr>
          <w:rFonts w:ascii="Times New Roman" w:hAnsi="Times New Roman" w:cs="Times New Roman"/>
        </w:rPr>
      </w:pPr>
    </w:p>
    <w:p w14:paraId="68F060D8" w14:textId="77777777" w:rsidR="00C40240" w:rsidRDefault="00C40240" w:rsidP="00C40240">
      <w:pPr>
        <w:tabs>
          <w:tab w:val="left" w:pos="720"/>
        </w:tabs>
        <w:rPr>
          <w:rFonts w:ascii="Times New Roman" w:hAnsi="Times New Roman" w:cs="Times New Roman"/>
        </w:rPr>
      </w:pPr>
    </w:p>
    <w:p w14:paraId="68C0342E" w14:textId="77777777" w:rsidR="00C40240" w:rsidRDefault="00C40240" w:rsidP="00C40240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 July 2019 </w:t>
      </w:r>
    </w:p>
    <w:p w14:paraId="0DBD266C" w14:textId="77777777" w:rsidR="006B2F86" w:rsidRPr="00E71FC3" w:rsidRDefault="00C402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ED326" w14:textId="77777777" w:rsidR="00C40240" w:rsidRDefault="00C40240" w:rsidP="00E71FC3">
      <w:r>
        <w:separator/>
      </w:r>
    </w:p>
  </w:endnote>
  <w:endnote w:type="continuationSeparator" w:id="0">
    <w:p w14:paraId="317D2FED" w14:textId="77777777" w:rsidR="00C40240" w:rsidRDefault="00C4024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EE9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7B582" w14:textId="77777777" w:rsidR="00C40240" w:rsidRDefault="00C40240" w:rsidP="00E71FC3">
      <w:r>
        <w:separator/>
      </w:r>
    </w:p>
  </w:footnote>
  <w:footnote w:type="continuationSeparator" w:id="0">
    <w:p w14:paraId="181B9B13" w14:textId="77777777" w:rsidR="00C40240" w:rsidRDefault="00C4024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240"/>
    <w:rsid w:val="001A7C09"/>
    <w:rsid w:val="00577BD5"/>
    <w:rsid w:val="00656CBA"/>
    <w:rsid w:val="006A1F77"/>
    <w:rsid w:val="00733BE7"/>
    <w:rsid w:val="00AB52E8"/>
    <w:rsid w:val="00B16D3F"/>
    <w:rsid w:val="00BB41AC"/>
    <w:rsid w:val="00C4024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06272"/>
  <w15:chartTrackingRefBased/>
  <w15:docId w15:val="{7085EBAF-BDB6-404C-8C1F-8B6832D4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24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2019-07-19T19:51:00Z</dcterms:created>
  <dcterms:modified xsi:type="dcterms:W3CDTF">2019-07-19T19:51:00Z</dcterms:modified>
</cp:coreProperties>
</file>